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6AB71" w14:textId="77777777" w:rsidR="00B06650" w:rsidRDefault="00B06650" w:rsidP="00B066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PATYN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2C0BCB58" w14:textId="77777777" w:rsidR="00B06650" w:rsidRDefault="00B06650" w:rsidP="00B066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Bristol. Chaplain.</w:t>
      </w:r>
    </w:p>
    <w:p w14:paraId="5B84B8C6" w14:textId="77777777" w:rsidR="00B06650" w:rsidRDefault="00B06650" w:rsidP="00B06650">
      <w:pPr>
        <w:pStyle w:val="NoSpacing"/>
        <w:rPr>
          <w:rFonts w:cs="Times New Roman"/>
          <w:szCs w:val="24"/>
        </w:rPr>
      </w:pPr>
    </w:p>
    <w:p w14:paraId="0DB15A8D" w14:textId="77777777" w:rsidR="00B06650" w:rsidRDefault="00B06650" w:rsidP="00B06650">
      <w:pPr>
        <w:pStyle w:val="NoSpacing"/>
        <w:rPr>
          <w:rFonts w:cs="Times New Roman"/>
          <w:szCs w:val="24"/>
        </w:rPr>
      </w:pPr>
    </w:p>
    <w:p w14:paraId="67EB85CC" w14:textId="77777777" w:rsidR="00B06650" w:rsidRDefault="00B06650" w:rsidP="00B066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Jan. 1414</w:t>
      </w:r>
      <w:r>
        <w:rPr>
          <w:rFonts w:cs="Times New Roman"/>
          <w:szCs w:val="24"/>
        </w:rPr>
        <w:tab/>
        <w:t>He was one of those who rode out of Bristol on the road to London with Walter</w:t>
      </w:r>
    </w:p>
    <w:p w14:paraId="5178D440" w14:textId="77777777" w:rsidR="00B06650" w:rsidRDefault="00B06650" w:rsidP="00B066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Blake, </w:t>
      </w:r>
      <w:proofErr w:type="spellStart"/>
      <w:r>
        <w:rPr>
          <w:rFonts w:cs="Times New Roman"/>
          <w:szCs w:val="24"/>
        </w:rPr>
        <w:t>lollard</w:t>
      </w:r>
      <w:proofErr w:type="spellEnd"/>
      <w:r>
        <w:rPr>
          <w:rFonts w:cs="Times New Roman"/>
          <w:szCs w:val="24"/>
        </w:rPr>
        <w:t xml:space="preserve"> chaplain(q.v.).</w:t>
      </w:r>
    </w:p>
    <w:p w14:paraId="23737FBB" w14:textId="77777777" w:rsidR="00B06650" w:rsidRDefault="00B06650" w:rsidP="00B06650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pp.241-2)</w:t>
      </w:r>
    </w:p>
    <w:p w14:paraId="20F7F2AA" w14:textId="77777777" w:rsidR="00B06650" w:rsidRDefault="00B06650" w:rsidP="00B06650">
      <w:pPr>
        <w:pStyle w:val="NoSpacing"/>
        <w:rPr>
          <w:rFonts w:cs="Times New Roman"/>
          <w:szCs w:val="24"/>
        </w:rPr>
      </w:pPr>
    </w:p>
    <w:p w14:paraId="63253368" w14:textId="77777777" w:rsidR="00B06650" w:rsidRDefault="00B06650" w:rsidP="00B06650">
      <w:pPr>
        <w:pStyle w:val="NoSpacing"/>
        <w:rPr>
          <w:rFonts w:cs="Times New Roman"/>
          <w:szCs w:val="24"/>
        </w:rPr>
      </w:pPr>
    </w:p>
    <w:p w14:paraId="2531F9D8" w14:textId="77777777" w:rsidR="00B06650" w:rsidRDefault="00B06650" w:rsidP="00B066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139D03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A948D" w14:textId="77777777" w:rsidR="00B06650" w:rsidRDefault="00B06650" w:rsidP="009139A6">
      <w:r>
        <w:separator/>
      </w:r>
    </w:p>
  </w:endnote>
  <w:endnote w:type="continuationSeparator" w:id="0">
    <w:p w14:paraId="565BF5C1" w14:textId="77777777" w:rsidR="00B06650" w:rsidRDefault="00B066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E9F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F6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914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8201D" w14:textId="77777777" w:rsidR="00B06650" w:rsidRDefault="00B06650" w:rsidP="009139A6">
      <w:r>
        <w:separator/>
      </w:r>
    </w:p>
  </w:footnote>
  <w:footnote w:type="continuationSeparator" w:id="0">
    <w:p w14:paraId="0E415E56" w14:textId="77777777" w:rsidR="00B06650" w:rsidRDefault="00B066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70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BD0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5D6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65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06650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F607C"/>
  <w15:chartTrackingRefBased/>
  <w15:docId w15:val="{52FAEE36-2BFE-48DD-AA71-AFE183B7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2023-02-24T22:13:00Z</dcterms:created>
  <dcterms:modified xsi:type="dcterms:W3CDTF">2023-02-24T22:14:00Z</dcterms:modified>
</cp:coreProperties>
</file>